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CBD29" w14:textId="3476B65B" w:rsidR="006B2F86" w:rsidRDefault="00110E89" w:rsidP="00E71FC3">
      <w:pPr>
        <w:pStyle w:val="NoSpacing"/>
      </w:pPr>
      <w:r>
        <w:rPr>
          <w:u w:val="single"/>
        </w:rPr>
        <w:t>John MACLERK</w:t>
      </w:r>
      <w:r>
        <w:t xml:space="preserve">    (d.1462)</w:t>
      </w:r>
    </w:p>
    <w:p w14:paraId="493E93DB" w14:textId="3B89FFD3" w:rsidR="00110E89" w:rsidRDefault="00110E89" w:rsidP="00E71FC3">
      <w:pPr>
        <w:pStyle w:val="NoSpacing"/>
      </w:pPr>
      <w:r>
        <w:t xml:space="preserve">of Topcliffe, Yorkshire.  </w:t>
      </w:r>
    </w:p>
    <w:p w14:paraId="38282742" w14:textId="7776CE23" w:rsidR="00110E89" w:rsidRDefault="00110E89" w:rsidP="00E71FC3">
      <w:pPr>
        <w:pStyle w:val="NoSpacing"/>
      </w:pPr>
    </w:p>
    <w:p w14:paraId="23CF19A4" w14:textId="5B17650B" w:rsidR="00110E89" w:rsidRDefault="00110E89" w:rsidP="00E71FC3">
      <w:pPr>
        <w:pStyle w:val="NoSpacing"/>
      </w:pPr>
    </w:p>
    <w:p w14:paraId="2B8C473E" w14:textId="73DE1E35" w:rsidR="00110E89" w:rsidRDefault="00110E89" w:rsidP="00E71FC3">
      <w:pPr>
        <w:pStyle w:val="NoSpacing"/>
      </w:pPr>
      <w:r>
        <w:t xml:space="preserve">  2 Jul.1462</w:t>
      </w:r>
      <w:r>
        <w:tab/>
        <w:t>Administration of his lands and possessions was granted.  (W.Y.R. p.109)</w:t>
      </w:r>
    </w:p>
    <w:p w14:paraId="2B39CFF7" w14:textId="63EC022E" w:rsidR="00110E89" w:rsidRDefault="00110E89" w:rsidP="00E71FC3">
      <w:pPr>
        <w:pStyle w:val="NoSpacing"/>
      </w:pPr>
    </w:p>
    <w:p w14:paraId="701C9B8A" w14:textId="1487EE81" w:rsidR="00110E89" w:rsidRDefault="00110E89" w:rsidP="00E71FC3">
      <w:pPr>
        <w:pStyle w:val="NoSpacing"/>
      </w:pPr>
    </w:p>
    <w:p w14:paraId="3DD57799" w14:textId="594A9891" w:rsidR="00110E89" w:rsidRDefault="00110E89" w:rsidP="00E71FC3">
      <w:pPr>
        <w:pStyle w:val="NoSpacing"/>
      </w:pPr>
      <w:r>
        <w:t>26 November 2019</w:t>
      </w:r>
      <w:bookmarkStart w:id="0" w:name="_GoBack"/>
      <w:bookmarkEnd w:id="0"/>
    </w:p>
    <w:p w14:paraId="512A25B6" w14:textId="58F584F7" w:rsidR="00110E89" w:rsidRDefault="00110E89" w:rsidP="00E71FC3">
      <w:pPr>
        <w:pStyle w:val="NoSpacing"/>
      </w:pPr>
    </w:p>
    <w:p w14:paraId="5DFAED5E" w14:textId="7E710FBA" w:rsidR="00110E89" w:rsidRDefault="00110E89" w:rsidP="00E71FC3">
      <w:pPr>
        <w:pStyle w:val="NoSpacing"/>
      </w:pPr>
    </w:p>
    <w:p w14:paraId="527557F1" w14:textId="77777777" w:rsidR="00110E89" w:rsidRDefault="00110E89" w:rsidP="00E71FC3">
      <w:pPr>
        <w:pStyle w:val="NoSpacing"/>
      </w:pPr>
    </w:p>
    <w:p w14:paraId="3AEC16EA" w14:textId="0E37D1B3" w:rsidR="00110E89" w:rsidRDefault="00110E89" w:rsidP="00E71FC3">
      <w:pPr>
        <w:pStyle w:val="NoSpacing"/>
      </w:pPr>
    </w:p>
    <w:p w14:paraId="0E746678" w14:textId="228BC40A" w:rsidR="00110E89" w:rsidRDefault="00110E89" w:rsidP="00E71FC3">
      <w:pPr>
        <w:pStyle w:val="NoSpacing"/>
      </w:pPr>
    </w:p>
    <w:p w14:paraId="66EC812E" w14:textId="77777777" w:rsidR="00110E89" w:rsidRPr="00110E89" w:rsidRDefault="00110E89" w:rsidP="00E71FC3">
      <w:pPr>
        <w:pStyle w:val="NoSpacing"/>
      </w:pPr>
    </w:p>
    <w:sectPr w:rsidR="00110E89" w:rsidRPr="00110E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88995" w14:textId="77777777" w:rsidR="00110E89" w:rsidRDefault="00110E89" w:rsidP="00E71FC3">
      <w:pPr>
        <w:spacing w:after="0" w:line="240" w:lineRule="auto"/>
      </w:pPr>
      <w:r>
        <w:separator/>
      </w:r>
    </w:p>
  </w:endnote>
  <w:endnote w:type="continuationSeparator" w:id="0">
    <w:p w14:paraId="1FE5B1D0" w14:textId="77777777" w:rsidR="00110E89" w:rsidRDefault="00110E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D833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AAAD9" w14:textId="77777777" w:rsidR="00110E89" w:rsidRDefault="00110E89" w:rsidP="00E71FC3">
      <w:pPr>
        <w:spacing w:after="0" w:line="240" w:lineRule="auto"/>
      </w:pPr>
      <w:r>
        <w:separator/>
      </w:r>
    </w:p>
  </w:footnote>
  <w:footnote w:type="continuationSeparator" w:id="0">
    <w:p w14:paraId="28890891" w14:textId="77777777" w:rsidR="00110E89" w:rsidRDefault="00110E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E89"/>
    <w:rsid w:val="00110E8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774F8"/>
  <w15:chartTrackingRefBased/>
  <w15:docId w15:val="{369A0D78-4406-48C6-AC43-4C73B09D6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2019-11-26T19:27:00Z</dcterms:created>
  <dcterms:modified xsi:type="dcterms:W3CDTF">2019-11-26T19:36:00Z</dcterms:modified>
</cp:coreProperties>
</file>